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4B61C7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7C028A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0C4B56">
        <w:rPr>
          <w:bCs/>
          <w:noProof w:val="0"/>
          <w:sz w:val="24"/>
          <w:szCs w:val="24"/>
        </w:rPr>
        <w:t>1</w:t>
      </w:r>
      <w:r w:rsidR="007C028A">
        <w:rPr>
          <w:bCs/>
          <w:noProof w:val="0"/>
          <w:sz w:val="24"/>
          <w:szCs w:val="24"/>
        </w:rPr>
        <w:t>04-</w:t>
      </w:r>
      <w:r w:rsidR="000C4B56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7C028A" w:rsidRPr="007C028A">
        <w:rPr>
          <w:bCs/>
          <w:noProof w:val="0"/>
          <w:sz w:val="24"/>
          <w:szCs w:val="24"/>
        </w:rPr>
        <w:t>R1-2101689</w:t>
      </w:r>
    </w:p>
    <w:p w14:paraId="11776FA6" w14:textId="29A6CDD2" w:rsidR="00A209D6" w:rsidRPr="00465587" w:rsidRDefault="007C028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E-meeting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="00800894">
        <w:rPr>
          <w:rFonts w:cs="Arial"/>
          <w:bCs/>
          <w:sz w:val="22"/>
        </w:rPr>
        <w:t>25 January</w:t>
      </w:r>
      <w:r w:rsidR="000C4B56">
        <w:rPr>
          <w:rFonts w:cs="Arial"/>
          <w:bCs/>
          <w:sz w:val="22"/>
        </w:rPr>
        <w:t xml:space="preserve"> </w:t>
      </w:r>
      <w:r w:rsidR="00A54B2B">
        <w:rPr>
          <w:rFonts w:cs="Arial"/>
          <w:bCs/>
          <w:sz w:val="22"/>
        </w:rPr>
        <w:t xml:space="preserve">– </w:t>
      </w:r>
      <w:r w:rsidR="00800894">
        <w:rPr>
          <w:rFonts w:cs="Arial"/>
          <w:bCs/>
          <w:sz w:val="22"/>
        </w:rPr>
        <w:t>5</w:t>
      </w:r>
      <w:r w:rsidR="000C4B56">
        <w:rPr>
          <w:rFonts w:cs="Arial"/>
          <w:bCs/>
          <w:sz w:val="22"/>
        </w:rPr>
        <w:t xml:space="preserve"> </w:t>
      </w:r>
      <w:r w:rsidR="00800894">
        <w:rPr>
          <w:rFonts w:cs="Arial"/>
          <w:bCs/>
          <w:sz w:val="22"/>
        </w:rPr>
        <w:t xml:space="preserve">February </w:t>
      </w:r>
      <w:r w:rsidR="00A54B2B" w:rsidRPr="004D1605">
        <w:rPr>
          <w:rFonts w:cs="Arial"/>
          <w:bCs/>
          <w:sz w:val="22"/>
        </w:rPr>
        <w:t>20</w:t>
      </w:r>
      <w:r w:rsidR="005E2D51">
        <w:rPr>
          <w:rFonts w:cs="Arial"/>
          <w:bCs/>
          <w:sz w:val="22"/>
        </w:rPr>
        <w:t>2</w:t>
      </w:r>
      <w:r w:rsidR="00800894">
        <w:rPr>
          <w:rFonts w:cs="Arial"/>
          <w:bCs/>
          <w:sz w:val="22"/>
        </w:rPr>
        <w:t>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E2209F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2D51" w:rsidRPr="009D4D45">
        <w:rPr>
          <w:rFonts w:cs="Arial"/>
          <w:b/>
          <w:bCs/>
          <w:sz w:val="24"/>
        </w:rPr>
        <w:t>8.</w:t>
      </w:r>
      <w:r w:rsidR="007C028A">
        <w:rPr>
          <w:rFonts w:cs="Arial"/>
          <w:b/>
          <w:bCs/>
          <w:sz w:val="24"/>
        </w:rPr>
        <w:t>3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</w:t>
      </w:r>
      <w:bookmarkStart w:id="0" w:name="_GoBack"/>
      <w:bookmarkEnd w:id="0"/>
      <w:r w:rsidR="00F26463" w:rsidRPr="00F26463">
        <w:rPr>
          <w:rFonts w:ascii="Arial" w:hAnsi="Arial" w:cs="Arial"/>
          <w:b/>
          <w:bCs/>
          <w:sz w:val="24"/>
        </w:rPr>
        <w:t>ia (Rapporteur)</w:t>
      </w:r>
    </w:p>
    <w:p w14:paraId="0FA3EF00" w14:textId="039CB16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173C3">
        <w:rPr>
          <w:rFonts w:ascii="Arial" w:hAnsi="Arial" w:cs="Arial"/>
          <w:b/>
          <w:bCs/>
          <w:sz w:val="24"/>
        </w:rPr>
        <w:t xml:space="preserve">Revised </w:t>
      </w:r>
      <w:r w:rsidR="00DF3785">
        <w:rPr>
          <w:rFonts w:ascii="Arial" w:hAnsi="Arial" w:cs="Arial"/>
          <w:b/>
          <w:bCs/>
          <w:sz w:val="24"/>
        </w:rPr>
        <w:t xml:space="preserve">Rel-17 </w:t>
      </w:r>
      <w:r w:rsidR="003173C3">
        <w:rPr>
          <w:rFonts w:ascii="Arial" w:hAnsi="Arial" w:cs="Arial"/>
          <w:b/>
          <w:bCs/>
          <w:sz w:val="24"/>
        </w:rPr>
        <w:t xml:space="preserve">NR IIoT/URLLC </w:t>
      </w:r>
      <w:r w:rsidR="00F26463">
        <w:rPr>
          <w:rFonts w:ascii="Arial" w:hAnsi="Arial" w:cs="Arial"/>
          <w:b/>
          <w:bCs/>
          <w:sz w:val="24"/>
        </w:rPr>
        <w:t>Work Plan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  <w:proofErr w:type="spellEnd"/>
    </w:p>
    <w:p w14:paraId="6FEB19D6" w14:textId="2902473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C028A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1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1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01AFDE96" w:rsidR="00E868F0" w:rsidRDefault="00537397" w:rsidP="002B67CE">
      <w:pPr>
        <w:rPr>
          <w:lang w:val="en-US"/>
        </w:rPr>
      </w:pPr>
      <w:r>
        <w:rPr>
          <w:lang w:val="en-US"/>
        </w:rPr>
        <w:t>The work plan is updated by taking the following into account:</w:t>
      </w:r>
    </w:p>
    <w:p w14:paraId="797494B7" w14:textId="72B7654E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RAN enhancements based on new QoS parameters, SA2 has </w:t>
      </w:r>
      <w:r w:rsidR="00537397">
        <w:rPr>
          <w:lang w:val="en-US"/>
        </w:rPr>
        <w:t>agreed that</w:t>
      </w:r>
      <w:r>
        <w:rPr>
          <w:lang w:val="en-US"/>
        </w:rPr>
        <w:t xml:space="preserve"> survival time </w:t>
      </w:r>
      <w:r w:rsidR="00537397">
        <w:rPr>
          <w:lang w:val="en-US"/>
        </w:rPr>
        <w:t>will be captured in the</w:t>
      </w:r>
      <w:r>
        <w:rPr>
          <w:lang w:val="en-US"/>
        </w:rPr>
        <w:t xml:space="preserve">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</w:t>
      </w:r>
      <w:r w:rsidR="00537397">
        <w:rPr>
          <w:lang w:val="en-US"/>
        </w:rPr>
        <w:t>Moreover, RAN2 has agreed that such parameter should be expressed as a period of time</w:t>
      </w:r>
      <w:r>
        <w:rPr>
          <w:lang w:val="en-US"/>
        </w:rPr>
        <w:t xml:space="preserve"> </w:t>
      </w:r>
      <w:r w:rsidR="00537397">
        <w:rPr>
          <w:lang w:val="en-US"/>
        </w:rPr>
        <w:t>in TSCAI.</w:t>
      </w:r>
    </w:p>
    <w:p w14:paraId="46864BB9" w14:textId="796301A2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</w:t>
      </w:r>
      <w:r w:rsidR="00BE6884">
        <w:rPr>
          <w:lang w:val="en-US"/>
        </w:rPr>
        <w:t>the Rel-17 timeline is updated with a six-month extension according to the following:</w:t>
      </w:r>
    </w:p>
    <w:p w14:paraId="352E942A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t>Rel-17 stage 2 freeze (relevant for SA/CT) – June 2021 (TSGs#92)</w:t>
      </w:r>
    </w:p>
    <w:p w14:paraId="56F6D444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stage 3 freeze – March 2022 (TSGs#95)</w:t>
      </w:r>
    </w:p>
    <w:p w14:paraId="563A19B5" w14:textId="77777777" w:rsidR="00BE6884" w:rsidRDefault="00BE6884" w:rsidP="00BE6884">
      <w:pPr>
        <w:numPr>
          <w:ilvl w:val="1"/>
          <w:numId w:val="9"/>
        </w:num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protocol coding freeze (ASN.1, OpenAPI, …) – June 2022 (TSGs#96)</w:t>
      </w:r>
    </w:p>
    <w:p w14:paraId="1BA8B2AF" w14:textId="73C64BFC" w:rsidR="00BE6884" w:rsidRDefault="00BE6884" w:rsidP="00BE6884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 xml:space="preserve">The updated Rel-17 timeline with addition six-month extension </w:t>
      </w:r>
      <w:r w:rsidR="00BF0AB9">
        <w:rPr>
          <w:lang w:val="en-US"/>
        </w:rPr>
        <w:t>is illustrated below</w:t>
      </w:r>
      <w:r>
        <w:rPr>
          <w:lang w:val="en-US"/>
        </w:rPr>
        <w:t>:</w:t>
      </w:r>
    </w:p>
    <w:p w14:paraId="2E12B1C4" w14:textId="77777777" w:rsidR="00BE6884" w:rsidRDefault="00BE6884" w:rsidP="00BE6884">
      <w:pPr>
        <w:pStyle w:val="ListParagraph"/>
        <w:ind w:left="1080"/>
        <w:jc w:val="center"/>
        <w:rPr>
          <w:noProof/>
        </w:rPr>
      </w:pPr>
    </w:p>
    <w:p w14:paraId="197B672A" w14:textId="38DE7D97" w:rsidR="002804A6" w:rsidRPr="00BE6884" w:rsidRDefault="00BE6884" w:rsidP="00BE688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02D917A" wp14:editId="57619354">
            <wp:extent cx="5989521" cy="143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9521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7862C7EF" w:rsidR="002804A6" w:rsidRDefault="002804A6" w:rsidP="00CF3468">
      <w:pPr>
        <w:pStyle w:val="Caption"/>
        <w:jc w:val="center"/>
        <w:rPr>
          <w:lang w:val="en-US"/>
        </w:rPr>
      </w:pPr>
      <w:bookmarkStart w:id="2" w:name="_Ref4734629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E6884">
        <w:t xml:space="preserve">Updated </w:t>
      </w:r>
      <w:r>
        <w:t>Rel-17 timeline</w:t>
      </w:r>
      <w:bookmarkEnd w:id="2"/>
      <w:r w:rsidR="00BE6884">
        <w:t xml:space="preserve"> according to RP-202868</w:t>
      </w:r>
    </w:p>
    <w:p w14:paraId="70EF533C" w14:textId="1E827140" w:rsidR="002804A6" w:rsidRDefault="00BF0AB9" w:rsidP="00CF3468">
      <w:pPr>
        <w:pStyle w:val="ListParagraph"/>
        <w:ind w:left="1080"/>
        <w:jc w:val="both"/>
        <w:rPr>
          <w:lang w:val="en-US"/>
        </w:rPr>
      </w:pPr>
      <w:r w:rsidRPr="054EE60D">
        <w:rPr>
          <w:lang w:val="en-US"/>
        </w:rPr>
        <w:t>In light of such extension, the</w:t>
      </w:r>
      <w:r w:rsidR="000F671E" w:rsidRPr="054EE60D">
        <w:rPr>
          <w:lang w:val="en-US"/>
        </w:rPr>
        <w:t xml:space="preserve"> work plan </w:t>
      </w:r>
      <w:r w:rsidRPr="054EE60D">
        <w:rPr>
          <w:lang w:val="en-US"/>
        </w:rPr>
        <w:t>is updated in accordance to this new</w:t>
      </w:r>
      <w:r w:rsidR="000F671E" w:rsidRPr="054EE60D">
        <w:rPr>
          <w:lang w:val="en-US"/>
        </w:rPr>
        <w:t xml:space="preserve"> timeline and provide the roadmap for different WGs. In particular, RAN1 work is </w:t>
      </w:r>
      <w:r w:rsidRPr="054EE60D">
        <w:rPr>
          <w:lang w:val="en-US"/>
        </w:rPr>
        <w:t xml:space="preserve">now </w:t>
      </w:r>
      <w:r w:rsidR="000F671E" w:rsidRPr="054EE60D">
        <w:rPr>
          <w:lang w:val="en-US"/>
        </w:rPr>
        <w:t xml:space="preserve">supposed to complete by </w:t>
      </w:r>
      <w:r w:rsidR="00BE6884" w:rsidRPr="054EE60D">
        <w:rPr>
          <w:lang w:val="en-US"/>
        </w:rPr>
        <w:t>Dec</w:t>
      </w:r>
      <w:r w:rsidR="000F671E" w:rsidRPr="054EE60D">
        <w:rPr>
          <w:lang w:val="en-US"/>
        </w:rPr>
        <w:t>/2021 for Rel-17 RAN1 freeze, while RAN2</w:t>
      </w:r>
      <w:r w:rsidR="00EF72B2" w:rsidRPr="054EE60D">
        <w:rPr>
          <w:lang w:val="en-US"/>
        </w:rPr>
        <w:t>/RAN3</w:t>
      </w:r>
      <w:r w:rsidR="000F671E" w:rsidRPr="054EE60D">
        <w:rPr>
          <w:lang w:val="en-US"/>
        </w:rPr>
        <w:t xml:space="preserve"> work </w:t>
      </w:r>
      <w:r w:rsidRPr="054EE60D">
        <w:rPr>
          <w:lang w:val="en-US"/>
        </w:rPr>
        <w:t xml:space="preserve">should be </w:t>
      </w:r>
      <w:r w:rsidR="000F671E" w:rsidRPr="054EE60D">
        <w:rPr>
          <w:lang w:val="en-US"/>
        </w:rPr>
        <w:t>complete</w:t>
      </w:r>
      <w:r w:rsidRPr="054EE60D">
        <w:rPr>
          <w:lang w:val="en-US"/>
        </w:rPr>
        <w:t>d</w:t>
      </w:r>
      <w:r w:rsidR="000F671E" w:rsidRPr="054EE60D">
        <w:rPr>
          <w:lang w:val="en-US"/>
        </w:rPr>
        <w:t xml:space="preserve"> by </w:t>
      </w:r>
      <w:r w:rsidR="00BE6884" w:rsidRPr="054EE60D">
        <w:rPr>
          <w:lang w:val="en-US"/>
        </w:rPr>
        <w:t xml:space="preserve">March </w:t>
      </w:r>
      <w:r w:rsidR="000F671E" w:rsidRPr="054EE60D">
        <w:rPr>
          <w:lang w:val="en-US"/>
        </w:rPr>
        <w:t>202</w:t>
      </w:r>
      <w:r w:rsidR="12D10CDA" w:rsidRPr="054EE60D">
        <w:rPr>
          <w:lang w:val="en-US"/>
        </w:rPr>
        <w:t>2</w:t>
      </w:r>
      <w:r w:rsidR="000F671E" w:rsidRPr="054EE60D">
        <w:rPr>
          <w:lang w:val="en-US"/>
        </w:rPr>
        <w:t xml:space="preserve"> </w:t>
      </w:r>
      <w:r w:rsidR="00EF72B2" w:rsidRPr="054EE60D">
        <w:rPr>
          <w:lang w:val="en-US"/>
        </w:rPr>
        <w:t>prior to</w:t>
      </w:r>
      <w:r w:rsidR="000F671E" w:rsidRPr="054EE60D">
        <w:rPr>
          <w:lang w:val="en-US"/>
        </w:rPr>
        <w:t xml:space="preserve"> Rel-17 stage-3 freeze. Furthermore, RAN4 will still have some meetings in Q</w:t>
      </w:r>
      <w:r w:rsidR="00BE6884" w:rsidRPr="054EE60D">
        <w:rPr>
          <w:lang w:val="en-US"/>
        </w:rPr>
        <w:t>3</w:t>
      </w:r>
      <w:r w:rsidR="000F671E" w:rsidRPr="054EE60D">
        <w:rPr>
          <w:lang w:val="en-US"/>
        </w:rPr>
        <w:t>/2022 for this WI to complete the performance part.</w:t>
      </w:r>
    </w:p>
    <w:p w14:paraId="5DA115DC" w14:textId="552BC8AD" w:rsidR="00885C2F" w:rsidRDefault="00F06187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54EE60D">
        <w:rPr>
          <w:lang w:val="en-US"/>
        </w:rPr>
        <w:t>The TUs considered in this work plan are based on RP-202868</w:t>
      </w:r>
      <w:r w:rsidR="00AE2B98" w:rsidRPr="054EE60D">
        <w:rPr>
          <w:lang w:val="en-US"/>
        </w:rPr>
        <w:t xml:space="preserve"> [3] for RAN1/2/3 and RP-202856 [4] for RAN4</w:t>
      </w:r>
      <w:r w:rsidRPr="054EE60D">
        <w:rPr>
          <w:lang w:val="en-US"/>
        </w:rPr>
        <w:t xml:space="preserve">. </w:t>
      </w:r>
      <w:r w:rsidR="00BE6884" w:rsidRPr="054EE60D">
        <w:rPr>
          <w:lang w:val="en-US"/>
        </w:rPr>
        <w:t>It is noted that, the crisis of</w:t>
      </w:r>
      <w:r w:rsidR="00885C2F" w:rsidRPr="054EE60D">
        <w:rPr>
          <w:lang w:val="en-US"/>
        </w:rPr>
        <w:t xml:space="preserve"> </w:t>
      </w:r>
      <w:r w:rsidR="00046AC7" w:rsidRPr="054EE60D">
        <w:rPr>
          <w:lang w:val="en-US"/>
        </w:rPr>
        <w:t xml:space="preserve">global pandemic </w:t>
      </w:r>
      <w:r w:rsidR="00885C2F" w:rsidRPr="054EE60D">
        <w:rPr>
          <w:lang w:val="en-US"/>
        </w:rPr>
        <w:t xml:space="preserve">situations of COVID-19 </w:t>
      </w:r>
      <w:r w:rsidR="00BE6884" w:rsidRPr="054EE60D">
        <w:rPr>
          <w:lang w:val="en-US"/>
        </w:rPr>
        <w:t xml:space="preserve">is still ongoing </w:t>
      </w:r>
      <w:r w:rsidR="00885C2F" w:rsidRPr="054EE60D">
        <w:rPr>
          <w:lang w:val="en-US"/>
        </w:rPr>
        <w:t xml:space="preserve">and </w:t>
      </w:r>
      <w:r w:rsidR="00046AC7" w:rsidRPr="054EE60D">
        <w:rPr>
          <w:lang w:val="en-US"/>
        </w:rPr>
        <w:t xml:space="preserve">hence </w:t>
      </w:r>
      <w:r w:rsidR="00885C2F" w:rsidRPr="054EE60D">
        <w:rPr>
          <w:lang w:val="en-US"/>
        </w:rPr>
        <w:t>th</w:t>
      </w:r>
      <w:r w:rsidR="00BE6884" w:rsidRPr="054EE60D">
        <w:rPr>
          <w:lang w:val="en-US"/>
        </w:rPr>
        <w:t>is updated timeline is still subject to</w:t>
      </w:r>
      <w:r w:rsidR="00885C2F" w:rsidRPr="054EE60D">
        <w:rPr>
          <w:lang w:val="en-US"/>
        </w:rPr>
        <w:t xml:space="preserve"> uncertainties</w:t>
      </w:r>
      <w:r w:rsidR="00BF0AB9" w:rsidRPr="054EE60D">
        <w:rPr>
          <w:lang w:val="en-US"/>
        </w:rPr>
        <w:t xml:space="preserve"> (e.g. when the face-to-face physical meetings could be resumed)</w:t>
      </w:r>
      <w:r w:rsidR="00885C2F" w:rsidRPr="054EE60D">
        <w:rPr>
          <w:lang w:val="en-US"/>
        </w:rPr>
        <w:t xml:space="preserve">, </w:t>
      </w:r>
      <w:r w:rsidR="00BE6884" w:rsidRPr="054EE60D">
        <w:rPr>
          <w:lang w:val="en-US"/>
        </w:rPr>
        <w:t xml:space="preserve">therefore </w:t>
      </w:r>
      <w:r w:rsidR="00885C2F" w:rsidRPr="054EE60D">
        <w:rPr>
          <w:lang w:val="en-US"/>
        </w:rPr>
        <w:t>the TUs indicated in the work plan are only tentative, and they may be changed in the future.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338616D6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</w:t>
      </w:r>
      <w:r w:rsidR="00BF0AB9">
        <w:rPr>
          <w:lang w:val="en-US"/>
        </w:rPr>
        <w:t>captures work plan for different WGs in the coming meetings.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r w:rsidR="004E5F44" w:rsidRPr="00F7057B">
        <w:t>IIoT/URLLC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54EE60D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96445F" w:rsidRPr="00F7057B" w14:paraId="48CAAD42" w14:textId="77777777" w:rsidTr="00D36A7D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263B69FF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Jan/Feb</w:t>
            </w:r>
            <w:r w:rsidRPr="00CF3468">
              <w:rPr>
                <w:lang w:val="en-US"/>
              </w:rPr>
              <w:t xml:space="preserve"> 2021</w:t>
            </w:r>
          </w:p>
          <w:p w14:paraId="0B62E1D8" w14:textId="788FEA1B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96445F" w:rsidRPr="00CF3468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96445F" w:rsidRPr="00F7057B" w14:paraId="5345F80E" w14:textId="77777777" w:rsidTr="00D36A7D">
        <w:trPr>
          <w:trHeight w:val="248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499D8730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CA70E5E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lang w:val="en-US"/>
              </w:rPr>
              <w:t>Discuss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42146709" w14:textId="77777777" w:rsidR="0096445F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3D49CCE3" w14:textId="4344F491" w:rsidR="0096445F" w:rsidRPr="00CF3468" w:rsidDel="004A7321" w:rsidRDefault="0096445F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 the details of simultaneous PUCCH/PUSCH operation</w:t>
            </w:r>
          </w:p>
        </w:tc>
      </w:tr>
      <w:tr w:rsidR="0096445F" w:rsidRPr="00F7057B" w14:paraId="02E536B0" w14:textId="77777777" w:rsidTr="00D36A7D">
        <w:trPr>
          <w:trHeight w:val="126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2658C4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effort, with focus on solving previously identified issues.</w:t>
            </w:r>
          </w:p>
          <w:p w14:paraId="48FBE74C" w14:textId="5174D666" w:rsidR="0096445F" w:rsidRPr="00F7057B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96445F" w:rsidRPr="00F7057B" w14:paraId="458D6556" w14:textId="77777777" w:rsidTr="00D36A7D">
        <w:trPr>
          <w:trHeight w:val="63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1A210E3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96445F" w:rsidRPr="00CF3468" w:rsidRDefault="0096445F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96445F" w:rsidRPr="00CF3468" w:rsidRDefault="0096445F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16C4F93D" w:rsidR="0096445F" w:rsidRPr="00CF3468" w:rsidRDefault="0096445F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</w:t>
            </w:r>
            <w:r>
              <w:rPr>
                <w:bCs/>
                <w:lang w:val="en-US"/>
              </w:rPr>
              <w:t xml:space="preserve">&amp; study </w:t>
            </w:r>
            <w:r w:rsidRPr="00F7057B">
              <w:rPr>
                <w:bCs/>
                <w:lang w:val="en-US"/>
              </w:rPr>
              <w:t xml:space="preserve">propagation delay compensation including potentially needed enhancements (taking </w:t>
            </w:r>
            <w:r>
              <w:rPr>
                <w:bCs/>
                <w:lang w:val="en-US"/>
              </w:rPr>
              <w:t xml:space="preserve">the </w:t>
            </w:r>
            <w:r w:rsidRPr="00F7057B">
              <w:rPr>
                <w:bCs/>
                <w:lang w:val="en-US"/>
              </w:rPr>
              <w:t>available RAN2 input into account)</w:t>
            </w:r>
          </w:p>
        </w:tc>
      </w:tr>
      <w:tr w:rsidR="0096445F" w:rsidRPr="00F7057B" w14:paraId="7EDA121C" w14:textId="77777777" w:rsidTr="00D36A7D">
        <w:trPr>
          <w:trHeight w:val="34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2E6FBCE1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C7DD3F8" w14:textId="39224645" w:rsidR="0096445F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Discuss RAN2 impacts of time-synchronization mechanisms based on RAN1 outcome (if any)</w:t>
            </w:r>
          </w:p>
          <w:p w14:paraId="59CD36A7" w14:textId="505E1E06" w:rsidR="0096445F" w:rsidRPr="00F7057B" w:rsidRDefault="0096445F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 xml:space="preserve">potential mobility impacts to time synchronization </w:t>
            </w:r>
          </w:p>
          <w:p w14:paraId="1B3C9984" w14:textId="746E5D21" w:rsidR="0096445F" w:rsidRPr="007A00CC" w:rsidRDefault="0096445F" w:rsidP="009D4D45">
            <w:pPr>
              <w:keepNext/>
              <w:rPr>
                <w:bCs/>
                <w:lang w:val="en-US"/>
              </w:rPr>
            </w:pPr>
          </w:p>
        </w:tc>
      </w:tr>
      <w:tr w:rsidR="0096445F" w:rsidRPr="00F7057B" w14:paraId="34FCA678" w14:textId="77777777" w:rsidTr="00D36A7D">
        <w:trPr>
          <w:trHeight w:val="337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EF5CAB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96445F" w:rsidRPr="00F7057B" w:rsidRDefault="0096445F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629A458D" w:rsidR="0096445F" w:rsidRPr="00F7057B" w:rsidRDefault="0096445F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  <w:r>
              <w:rPr>
                <w:bCs/>
                <w:lang w:val="en-US"/>
              </w:rPr>
              <w:t xml:space="preserve"> (e.g. whether LCH-based prioritization can be configured with cg-retransmission timer)</w:t>
            </w:r>
          </w:p>
          <w:p w14:paraId="18133C4A" w14:textId="5A9E8EDA" w:rsidR="0096445F" w:rsidRPr="005B30E8" w:rsidRDefault="0096445F" w:rsidP="009D4D45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</w:tc>
      </w:tr>
      <w:tr w:rsidR="0096445F" w:rsidRPr="00F7057B" w14:paraId="57AA1DDA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B8B1D4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57CE15" w14:textId="741234A9" w:rsidR="0096445F" w:rsidRPr="008F61BC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>
              <w:rPr>
                <w:bCs/>
                <w:lang w:val="en-US"/>
              </w:rPr>
              <w:t>if Communication Service Availability (and any other parameter) should be also provided to RAN by the core network.</w:t>
            </w:r>
          </w:p>
          <w:p w14:paraId="625450BC" w14:textId="3AAB627D" w:rsidR="0096445F" w:rsidRPr="00CF3468" w:rsidRDefault="0096445F" w:rsidP="008F61B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bCs/>
                <w:lang w:val="en-US"/>
              </w:rPr>
              <w:t>Discuss mechanisms that should be introduced by RAN2 to avoid survival time violation.</w:t>
            </w:r>
          </w:p>
        </w:tc>
      </w:tr>
      <w:tr w:rsidR="0096445F" w:rsidRPr="00F7057B" w14:paraId="76EA42A3" w14:textId="77777777" w:rsidTr="00D36A7D">
        <w:trPr>
          <w:trHeight w:val="543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95701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9E386E4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68BABEA7" w14:textId="770D3B70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F310719" w14:textId="043951CB" w:rsidR="0096445F" w:rsidRPr="00F7057B" w:rsidRDefault="0096445F" w:rsidP="005B30E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Stage-2 running CRs based on all the agreements made for the WI objectives</w:t>
            </w:r>
          </w:p>
        </w:tc>
      </w:tr>
      <w:tr w:rsidR="0096445F" w:rsidRPr="00F7057B" w14:paraId="311EA71E" w14:textId="77777777" w:rsidTr="00D36A7D">
        <w:trPr>
          <w:trHeight w:val="794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12A60B8F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15989A8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Begin to discuss feasibility and specification impacts of network-based propagation delay compensation, by taking RAN1/RAN2 progress into account.</w:t>
            </w:r>
          </w:p>
          <w:p w14:paraId="2BD8A42A" w14:textId="2302CC19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96445F" w:rsidRPr="00F7057B" w14:paraId="1202CD49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FFDE4CA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96445F" w:rsidRPr="00CF3468" w:rsidRDefault="0096445F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96445F" w:rsidRPr="00CF3468" w:rsidRDefault="0096445F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F57FF9" w14:textId="6737B30D" w:rsidR="0096445F" w:rsidRPr="00CF3468" w:rsidRDefault="0096445F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Address potential RAN3 impacts of QoS enhancement (e.g. survival time) based on SA2/RAN2 progress.</w:t>
            </w:r>
          </w:p>
          <w:p w14:paraId="240C96D2" w14:textId="196D6C41" w:rsidR="0096445F" w:rsidRPr="00CF3468" w:rsidRDefault="0096445F" w:rsidP="054EE60D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54EE60D">
              <w:rPr>
                <w:lang w:val="en-US"/>
              </w:rPr>
              <w:t>Start capturing the agreements in stage-2 and/or stage-3 running CRs.</w:t>
            </w:r>
          </w:p>
        </w:tc>
      </w:tr>
      <w:tr w:rsidR="002C550E" w:rsidRPr="00F7057B" w14:paraId="38943526" w14:textId="77777777" w:rsidTr="00D36A7D">
        <w:trPr>
          <w:trHeight w:val="13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5EBB460A" w14:textId="77777777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17AD1E3" w14:textId="45D34144" w:rsidR="002C550E" w:rsidRPr="00CF3468" w:rsidRDefault="002C550E" w:rsidP="002C550E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0501FEAF" w14:textId="0125F5B7" w:rsidR="002C550E" w:rsidRPr="0006147E" w:rsidRDefault="003D2783" w:rsidP="009D4D45">
            <w:pPr>
              <w:keepNext/>
              <w:rPr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2C550E" w:rsidRPr="0006147E">
              <w:rPr>
                <w:bCs/>
                <w:lang w:val="en-US"/>
              </w:rPr>
              <w:t>No TU allocated</w:t>
            </w:r>
            <w:r w:rsidR="00CA3928">
              <w:rPr>
                <w:bCs/>
                <w:lang w:val="en-US"/>
              </w:rPr>
              <w:t xml:space="preserve"> for this WI</w:t>
            </w:r>
            <w:r w:rsidR="002C550E" w:rsidRPr="0006147E">
              <w:rPr>
                <w:bCs/>
                <w:lang w:val="en-US"/>
              </w:rPr>
              <w:t xml:space="preserve"> according to the current arrangement</w:t>
            </w:r>
          </w:p>
        </w:tc>
      </w:tr>
      <w:tr w:rsidR="003C603D" w:rsidRPr="00F7057B" w14:paraId="70F3FEDF" w14:textId="77777777" w:rsidTr="00D36A7D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1F567746" w14:textId="63B13B41" w:rsidR="003C603D" w:rsidRPr="00CF3468" w:rsidRDefault="003C603D" w:rsidP="009D4D45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12A27C01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>
              <w:rPr>
                <w:lang w:val="en-US"/>
              </w:rPr>
              <w:t xml:space="preserve"> 3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3C603D" w:rsidRPr="00CF3468" w:rsidRDefault="003C603D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3C603D" w:rsidRPr="00F7057B" w14:paraId="6759A17F" w14:textId="77777777" w:rsidTr="00D36A7D">
        <w:trPr>
          <w:trHeight w:val="179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0C1D0DA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51A1316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46BA6F0" w14:textId="77777777" w:rsidR="003C603D" w:rsidRPr="00F7057B" w:rsidRDefault="003C603D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5E672674" w14:textId="77777777" w:rsidR="003C603D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9FC83CF" w14:textId="15B3F2A8" w:rsidR="003C603D" w:rsidRPr="00F7057B" w:rsidRDefault="003C603D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3C603D" w:rsidRPr="00F7057B" w14:paraId="63529167" w14:textId="77777777" w:rsidTr="00D36A7D">
        <w:trPr>
          <w:trHeight w:val="821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D86D525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8ABEC1E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36B54631" w14:textId="58D91D30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3C603D" w:rsidRPr="00F7057B" w14:paraId="55EEF180" w14:textId="77777777" w:rsidTr="003C603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71A100D2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A9616A" w14:textId="77777777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3C603D" w:rsidRPr="00CF3468" w:rsidRDefault="003C603D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78E3D9B4" w:rsidR="003C603D" w:rsidRPr="00F7057B" w:rsidRDefault="003C603D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Identify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3C603D" w:rsidRPr="00F7057B" w14:paraId="58B52EE6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621E5BC0" w14:textId="77777777" w:rsidR="003C603D" w:rsidRPr="009D4D45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1B2BC9A" w14:textId="41CFBFA4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</w:tcPr>
          <w:p w14:paraId="1C8FEE49" w14:textId="2CE431B4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3C603D" w:rsidRPr="00F7057B" w14:paraId="4D49724D" w14:textId="77777777" w:rsidTr="00D36A7D">
        <w:trPr>
          <w:trHeight w:val="522"/>
        </w:trPr>
        <w:tc>
          <w:tcPr>
            <w:tcW w:w="1838" w:type="dxa"/>
            <w:vMerge/>
            <w:tcBorders>
              <w:left w:val="single" w:sz="12" w:space="0" w:color="auto"/>
              <w:right w:val="single" w:sz="12" w:space="0" w:color="auto"/>
            </w:tcBorders>
            <w:noWrap/>
          </w:tcPr>
          <w:p w14:paraId="342201E5" w14:textId="77777777" w:rsidR="003C603D" w:rsidRPr="003C603D" w:rsidRDefault="003C603D" w:rsidP="001067A3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BE4D5" w:themeFill="accent2" w:themeFillTint="33"/>
          </w:tcPr>
          <w:p w14:paraId="17AF7BAC" w14:textId="4356C4AB" w:rsidR="003C603D" w:rsidRPr="00CF3468" w:rsidRDefault="003C603D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</w:t>
            </w:r>
            <w:r>
              <w:rPr>
                <w:lang w:val="en-US"/>
              </w:rPr>
              <w:t>4</w:t>
            </w:r>
            <w:r w:rsidRPr="00CF3468">
              <w:rPr>
                <w:lang w:val="en-US"/>
              </w:rPr>
              <w:t>:</w:t>
            </w:r>
            <w:r>
              <w:rPr>
                <w:lang w:val="en-US"/>
              </w:rPr>
              <w:t xml:space="preserve"> 0</w:t>
            </w:r>
            <w:r w:rsidRPr="00CF3468">
              <w:rPr>
                <w:lang w:val="en-US"/>
              </w:rPr>
              <w:t xml:space="preserve"> TUs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18AA0333" w14:textId="795FC0B9" w:rsidR="003C603D" w:rsidRPr="00237BBB" w:rsidRDefault="003D2783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="003C603D">
              <w:rPr>
                <w:bCs/>
                <w:lang w:val="en-US"/>
              </w:rPr>
              <w:t xml:space="preserve">No TU allocated </w:t>
            </w:r>
            <w:r w:rsidR="00CA3928">
              <w:rPr>
                <w:bCs/>
                <w:lang w:val="en-US"/>
              </w:rPr>
              <w:t xml:space="preserve">for this WI </w:t>
            </w:r>
            <w:r w:rsidR="003C603D">
              <w:rPr>
                <w:bCs/>
                <w:lang w:val="en-US"/>
              </w:rPr>
              <w:t>according to the current arrangement</w:t>
            </w:r>
          </w:p>
        </w:tc>
      </w:tr>
      <w:tr w:rsidR="007A00CC" w:rsidRPr="00F7057B" w14:paraId="07717DE7" w14:textId="77777777" w:rsidTr="00D92EA8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17157AE1" w14:textId="5823D58F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1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E17B679" w14:textId="71C4C2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698E5003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A00CC" w:rsidRPr="00F7057B" w14:paraId="110DB2C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833165B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AED7547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2B904ED" w14:textId="151DDECF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CA32E26" w14:textId="77777777" w:rsidR="007A00CC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7EFED3BB" w14:textId="5B2E2ACA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A00CC" w:rsidRPr="00F7057B" w14:paraId="6185B82B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62F1B01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82B9BF4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C0ABF04" w14:textId="152C7010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4D3BFC5" w14:textId="77777777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634ECFC6" w14:textId="2A70DDFB" w:rsidR="007A00CC" w:rsidRPr="00F7057B" w:rsidRDefault="007A00C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lastRenderedPageBreak/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A00CC" w:rsidRPr="00F7057B" w14:paraId="318C9822" w14:textId="77777777" w:rsidTr="00D92EA8">
        <w:trPr>
          <w:trHeight w:val="58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1F73045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6303C16C" w14:textId="77777777" w:rsidR="007A00CC" w:rsidRPr="00CF3468" w:rsidRDefault="007A00CC" w:rsidP="007A00C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2203DD4" w14:textId="4700B1DC" w:rsidR="007A00CC" w:rsidRPr="00CF3468" w:rsidRDefault="007A00CC" w:rsidP="007A00C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9F0AF94" w14:textId="614B5209" w:rsidR="007A00CC" w:rsidRPr="00F7057B" w:rsidRDefault="001479BC" w:rsidP="007A00C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the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8B52B9" w:rsidRPr="00F7057B" w14:paraId="104A57F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315623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6CD7617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1A8C514" w14:textId="19B30870" w:rsidR="00EB4A24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RAN2 impacts of time-synchronization mechanism agreed in RAN1</w:t>
            </w:r>
          </w:p>
          <w:p w14:paraId="32C024A3" w14:textId="1B45461B" w:rsidR="008B52B9" w:rsidRPr="00CF3468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Continue to discuss potential mobility impacts to time synchronization and agree on any enhancement that is needed.</w:t>
            </w:r>
          </w:p>
        </w:tc>
      </w:tr>
      <w:tr w:rsidR="008B52B9" w:rsidRPr="00F7057B" w14:paraId="7518B2BC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2DB754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5DEC452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E1E371D" w14:textId="06DA19AF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835054B" w14:textId="3775FB1F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to discuss harmonization of UL configured grant, and any RAN2 impacts of UE-initiated COT for FBE </w:t>
            </w:r>
          </w:p>
        </w:tc>
      </w:tr>
      <w:tr w:rsidR="008B52B9" w:rsidRPr="00F7057B" w14:paraId="6F555EC6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FD8465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2ECCD329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02CD95C7" w14:textId="622F8A69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3F7AA84" w14:textId="510F7F54" w:rsidR="008B52B9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enhancement for survival time.</w:t>
            </w:r>
          </w:p>
        </w:tc>
      </w:tr>
      <w:tr w:rsidR="008B52B9" w:rsidRPr="00F7057B" w14:paraId="7E0A00B8" w14:textId="77777777" w:rsidTr="003C603D">
        <w:trPr>
          <w:trHeight w:val="54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A63CFE6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22B57BD" w14:textId="77777777" w:rsidR="008B52B9" w:rsidRPr="00CF3468" w:rsidRDefault="008B52B9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3D1B571" w14:textId="0A67594C" w:rsidR="008B52B9" w:rsidRPr="00CF3468" w:rsidRDefault="008B52B9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DB16049" w14:textId="77777777" w:rsidR="008B52B9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to discuss Stage-2 running CR</w:t>
            </w:r>
          </w:p>
          <w:p w14:paraId="5F2A8A56" w14:textId="55393E71" w:rsidR="00EB4A24" w:rsidRPr="00F7057B" w:rsidRDefault="00EB4A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Initialize discussions on Stage-3 running CRs</w:t>
            </w:r>
          </w:p>
        </w:tc>
      </w:tr>
      <w:tr w:rsidR="00F7057B" w:rsidRPr="00F7057B" w14:paraId="2AA85860" w14:textId="77777777" w:rsidTr="003C603D">
        <w:trPr>
          <w:trHeight w:val="52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D91286" w14:textId="082D8687" w:rsidR="00A24B24" w:rsidRPr="00CF3468" w:rsidRDefault="02FA6C34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04C4D763" w:rsidRPr="054EE60D">
              <w:rPr>
                <w:lang w:val="en-US"/>
              </w:rPr>
              <w:t>.</w:t>
            </w:r>
          </w:p>
        </w:tc>
      </w:tr>
      <w:tr w:rsidR="00F7057B" w:rsidRPr="00F7057B" w14:paraId="23CC6826" w14:textId="77777777" w:rsidTr="003C603D">
        <w:trPr>
          <w:trHeight w:val="537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F9FD1C8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F06187">
              <w:rPr>
                <w:lang w:val="en-US"/>
              </w:rPr>
              <w:t xml:space="preserve">0.5 </w:t>
            </w:r>
            <w:r w:rsidRPr="00CF3468">
              <w:rPr>
                <w:lang w:val="en-US"/>
              </w:rPr>
              <w:t>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558EA3DC" w:rsidR="00A24B24" w:rsidRPr="00CF3468" w:rsidDel="00A3792A" w:rsidRDefault="00823716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Discuss </w:t>
            </w:r>
            <w:r w:rsidR="738A1A35" w:rsidRPr="00CF3468">
              <w:rPr>
                <w:lang w:val="en-US"/>
              </w:rPr>
              <w:t>RRM core requirements</w:t>
            </w:r>
            <w:r w:rsidR="03F40A45" w:rsidRPr="262AFCC8">
              <w:rPr>
                <w:lang w:val="en-US"/>
              </w:rPr>
              <w:t>.</w:t>
            </w:r>
          </w:p>
          <w:p w14:paraId="2BB6EDC5" w14:textId="6D13E611" w:rsidR="00A24B24" w:rsidRPr="00D92EA8" w:rsidDel="00A3792A" w:rsidRDefault="00A24B24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</w:p>
        </w:tc>
      </w:tr>
      <w:tr w:rsidR="007B1E99" w:rsidRPr="00F7057B" w14:paraId="0FB85395" w14:textId="77777777" w:rsidTr="054EE60D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F40FDF5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1B0ECC1" w14:textId="1D5D9803" w:rsidR="007B1E99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RAN1#106</w:t>
            </w:r>
          </w:p>
          <w:p w14:paraId="1B5B75CD" w14:textId="60463D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1EC2EC20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77256608" w14:textId="36E9595F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0C82A67" w14:textId="353BFF42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A0FA807" w14:textId="72D78043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5AE0310" w14:textId="55675015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important enhancements of UE feedback (covering both HARQ-ACK enhancements and CSI enhancements). </w:t>
            </w:r>
          </w:p>
        </w:tc>
      </w:tr>
      <w:tr w:rsidR="007B1E99" w:rsidRPr="00F7057B" w14:paraId="5B50EE8C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38C7E7F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FDD90B4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2050FAA" w14:textId="74D76132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5B8BD52" w14:textId="77777777" w:rsidR="007B1E99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 multiplexing behavior among HARQ-ACK/SR/CSI and PUSCH for traffic with different priorities for the identified important supported scenarios</w:t>
            </w:r>
          </w:p>
          <w:p w14:paraId="0736C5DA" w14:textId="1B439389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discuss (and agree)</w:t>
            </w:r>
            <w:r>
              <w:rPr>
                <w:lang w:val="en-US"/>
              </w:rPr>
              <w:t xml:space="preserve"> the details of simultaneous PUCCH/PUSCH operation</w:t>
            </w:r>
          </w:p>
        </w:tc>
      </w:tr>
      <w:tr w:rsidR="007B1E99" w:rsidRPr="00F7057B" w14:paraId="089537FD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C36471C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3952B9F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35B411F1" w14:textId="0A7FB0B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FAAE399" w14:textId="77777777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effort.</w:t>
            </w:r>
          </w:p>
          <w:p w14:paraId="582117A7" w14:textId="39EA483D" w:rsidR="007B1E99" w:rsidRPr="00F7057B" w:rsidRDefault="007B1E99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7B1E99" w:rsidRPr="00F7057B" w14:paraId="4F734BB7" w14:textId="77777777" w:rsidTr="00D92EA8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D01BA1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AC09A93" w14:textId="77777777" w:rsidR="007B1E99" w:rsidRPr="00CF3468" w:rsidRDefault="007B1E99" w:rsidP="007B1E99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69F6BDE2" w14:textId="6BE215F6" w:rsidR="007B1E99" w:rsidRPr="00CF3468" w:rsidRDefault="007B1E99" w:rsidP="007B1E99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9DF880E" w14:textId="42DA1F41" w:rsidR="007B1E99" w:rsidRPr="00F7057B" w:rsidRDefault="001479BC" w:rsidP="007B1E9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 xml:space="preserve">Discuss and agree further details of potentially </w:t>
            </w:r>
            <w:r w:rsidRPr="00F7057B">
              <w:rPr>
                <w:bCs/>
                <w:lang w:val="en-US"/>
              </w:rPr>
              <w:t>needed enhancements</w:t>
            </w:r>
            <w:r>
              <w:rPr>
                <w:bCs/>
                <w:lang w:val="en-US"/>
              </w:rPr>
              <w:t xml:space="preserve"> on propagation delay compensation</w:t>
            </w:r>
            <w:r w:rsidRPr="00F7057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based on the studies </w:t>
            </w:r>
            <w:r w:rsidRPr="00F7057B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if any</w:t>
            </w:r>
            <w:r w:rsidRPr="00F7057B">
              <w:rPr>
                <w:bCs/>
                <w:lang w:val="en-US"/>
              </w:rPr>
              <w:t>)</w:t>
            </w:r>
          </w:p>
        </w:tc>
      </w:tr>
      <w:tr w:rsidR="001479BC" w:rsidRPr="00F7057B" w14:paraId="0ED5006C" w14:textId="77777777" w:rsidTr="003C603D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59AF45E1" w14:textId="7A369471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418AB6B" w14:textId="516D1169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1750A2E" w14:textId="2F6E0C71" w:rsidR="008F61BC" w:rsidRPr="009D4D45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14462C" w14:textId="2BE0250B" w:rsidR="008F61BC" w:rsidRPr="00CF3468" w:rsidDel="00A3792A" w:rsidRDefault="00A848CD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2E28973F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924E922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4810B4A3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3EEB1A6" w14:textId="615CD3F0" w:rsidR="008F61BC" w:rsidRPr="00823716" w:rsidRDefault="008F61BC" w:rsidP="008237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721FE61" w14:textId="4280C2AA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0CE0AA4C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5B0F8CA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11452671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4E0745A" w14:textId="2C5BF418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1DC561E" w14:textId="60B8BF95" w:rsidR="008F61BC" w:rsidRDefault="00A848CD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Conclude all pending issues</w:t>
            </w:r>
          </w:p>
        </w:tc>
      </w:tr>
      <w:tr w:rsidR="008F61BC" w:rsidRPr="00F7057B" w14:paraId="6009372E" w14:textId="77777777" w:rsidTr="009D4D45">
        <w:trPr>
          <w:trHeight w:val="35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79B2848F" w14:textId="77777777" w:rsidR="008F61BC" w:rsidRPr="00CF3468" w:rsidDel="00A3792A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14:paraId="50945005" w14:textId="77777777" w:rsidR="008F61BC" w:rsidRPr="00CF3468" w:rsidRDefault="008F61B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4CEA336" w14:textId="018A9CBA" w:rsidR="008F61BC" w:rsidRPr="00CF3468" w:rsidRDefault="008F61B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M</w:t>
            </w:r>
            <w:r w:rsidRPr="009D28A4">
              <w:rPr>
                <w:bCs/>
              </w:rPr>
              <w:t>iscellaneous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7A46615" w14:textId="77777777" w:rsidR="008F61BC" w:rsidRPr="00F7057B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66582ED3" w14:textId="48ECDCEA" w:rsidR="008F61BC" w:rsidRDefault="008F61BC" w:rsidP="008F61B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06187" w:rsidRPr="00F7057B" w14:paraId="5DEA276E" w14:textId="77777777" w:rsidTr="003C603D">
        <w:trPr>
          <w:trHeight w:val="40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81BD0C3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50F9D03E" w:rsidR="00F06187" w:rsidRPr="00CF3468" w:rsidRDefault="1A0355B3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76C6DB05" w:rsidRPr="054EE60D">
              <w:rPr>
                <w:lang w:val="en-US"/>
              </w:rPr>
              <w:t>.</w:t>
            </w:r>
            <w:r w:rsidR="00F06187" w:rsidRPr="054EE60D">
              <w:rPr>
                <w:lang w:val="en-US"/>
              </w:rPr>
              <w:t xml:space="preserve"> </w:t>
            </w:r>
          </w:p>
        </w:tc>
      </w:tr>
      <w:tr w:rsidR="00F06187" w:rsidRPr="00F7057B" w14:paraId="4BC32AA3" w14:textId="77777777" w:rsidTr="003C603D">
        <w:trPr>
          <w:trHeight w:val="341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5462C44" w14:textId="77777777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1C1773D5" w:rsidR="00F06187" w:rsidRPr="00CF3468" w:rsidRDefault="00F06187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F06187" w:rsidRPr="00CF3468" w:rsidRDefault="00F0618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E23FABF" w14:textId="707B840B" w:rsidR="6F5B3AE1" w:rsidRDefault="6F5B3AE1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229A1FFF" w:rsidRPr="262AFCC8">
              <w:rPr>
                <w:lang w:val="en-US"/>
              </w:rPr>
              <w:t>.</w:t>
            </w:r>
          </w:p>
          <w:p w14:paraId="0D247C59" w14:textId="1CEBD794" w:rsidR="00F06187" w:rsidRPr="00B56FF6" w:rsidDel="00A3792A" w:rsidRDefault="00F06187" w:rsidP="009D4D45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201"/>
              <w:textAlignment w:val="baseline"/>
              <w:rPr>
                <w:lang w:val="en-US"/>
              </w:rPr>
            </w:pPr>
          </w:p>
        </w:tc>
      </w:tr>
      <w:tr w:rsidR="00F06187" w:rsidRPr="00F7057B" w:rsidDel="00A3792A" w14:paraId="3567C016" w14:textId="77777777" w:rsidTr="054EE60D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F11D10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5AE829F0" w14:textId="0E465F7F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RAN1#107</w:t>
            </w:r>
          </w:p>
          <w:p w14:paraId="198C4672" w14:textId="45E41AE2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RAN2#115bis</w:t>
            </w:r>
          </w:p>
          <w:p w14:paraId="35773BB0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RAN3#113bis</w:t>
            </w:r>
          </w:p>
          <w:p w14:paraId="7E98C913" w14:textId="3A39923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4666C89A" w14:textId="53D97AE5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702A8898" w14:textId="66C39AB5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12F7F4" w14:textId="77777777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2AC72874" w14:textId="158EF623" w:rsidR="00F06187" w:rsidRPr="00F7057B" w:rsidRDefault="007A00CC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Create first version of draft CRs</w:t>
            </w:r>
          </w:p>
        </w:tc>
      </w:tr>
      <w:tr w:rsidR="001479BC" w:rsidRPr="00F7057B" w:rsidDel="00A3792A" w14:paraId="0E6F3456" w14:textId="77777777" w:rsidTr="003C603D">
        <w:trPr>
          <w:trHeight w:val="313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7B866E6" w14:textId="0D89881D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8504338" w14:textId="73AAA023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4A2FA7FD" w14:textId="0E3D0C3C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6917DA1" w14:textId="2F22DED4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discussing </w:t>
            </w:r>
            <w:r w:rsidRPr="00F7057B">
              <w:rPr>
                <w:bCs/>
                <w:lang w:val="en-US"/>
              </w:rPr>
              <w:t xml:space="preserve">stage-2 CR </w:t>
            </w:r>
            <w:r>
              <w:rPr>
                <w:bCs/>
                <w:lang w:val="en-US"/>
              </w:rPr>
              <w:t>for all topics</w:t>
            </w:r>
          </w:p>
          <w:p w14:paraId="214C7D4A" w14:textId="635042B0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114FF4CF" w14:textId="77777777" w:rsidTr="003C603D">
        <w:trPr>
          <w:trHeight w:val="30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B89F82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191B53D9" w:rsidR="00F06187" w:rsidRPr="00CF3468" w:rsidRDefault="7844F8C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Continue discussion on time synchronization and QoS enhancements, taking into account RAN2 progress</w:t>
            </w:r>
            <w:r w:rsidR="361E4174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5CC0F0A8" w14:textId="77777777" w:rsidTr="003C603D">
        <w:trPr>
          <w:trHeight w:val="29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36F61B2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1EF4841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61CD49B" w14:textId="76528494" w:rsidR="673FA2C6" w:rsidRDefault="673FA2C6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75E767D3" w:rsidRPr="262AFCC8">
              <w:rPr>
                <w:lang w:val="en-US"/>
              </w:rPr>
              <w:t>.</w:t>
            </w:r>
          </w:p>
          <w:p w14:paraId="03513092" w14:textId="31EBBC81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F06187" w:rsidRPr="00F7057B" w:rsidDel="00A3792A" w14:paraId="66D3BB3C" w14:textId="77777777" w:rsidTr="054EE60D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4BC56933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056CFD2E" w14:textId="28802AB8" w:rsidR="00AE2B98" w:rsidRDefault="00AE2B98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RAN1#108</w:t>
            </w:r>
          </w:p>
          <w:p w14:paraId="6F61A816" w14:textId="04C7F0C9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RAN2#116</w:t>
            </w:r>
          </w:p>
          <w:p w14:paraId="107A36AD" w14:textId="77777777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RAN3#114</w:t>
            </w:r>
          </w:p>
          <w:p w14:paraId="55B37405" w14:textId="486C739D" w:rsidR="00F06187" w:rsidRPr="00CF3468" w:rsidRDefault="00F06187" w:rsidP="00F0618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6F23396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6076C1DA" w14:textId="3187AA41" w:rsidR="00F06187" w:rsidRPr="00CF3468" w:rsidRDefault="00F06187" w:rsidP="00F06187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>
              <w:rPr>
                <w:lang w:val="en-US"/>
              </w:rPr>
              <w:t>2</w:t>
            </w:r>
            <w:r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FFE599" w:themeFill="accent4" w:themeFillTint="66"/>
          </w:tcPr>
          <w:p w14:paraId="46F7A076" w14:textId="3C9B3F27" w:rsidR="00F06187" w:rsidRPr="00CF3468" w:rsidRDefault="00F06187" w:rsidP="00F0618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AD29635" w14:textId="6E917E7C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  <w:r w:rsidR="007A00CC">
              <w:rPr>
                <w:lang w:val="en-US"/>
              </w:rPr>
              <w:t xml:space="preserve"> / conclude all pending issues</w:t>
            </w:r>
          </w:p>
          <w:p w14:paraId="24D3A7A9" w14:textId="6BD93D54" w:rsidR="00F06187" w:rsidRPr="00F7057B" w:rsidRDefault="00F06187" w:rsidP="00F06187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1479BC" w:rsidRPr="00F7057B" w:rsidDel="00A3792A" w14:paraId="07AAB53B" w14:textId="77777777" w:rsidTr="003C603D">
        <w:trPr>
          <w:trHeight w:val="216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46ADBA5B" w14:textId="3618E580" w:rsidR="00F06187" w:rsidRPr="00CF3468" w:rsidDel="00A3792A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1D2FCD8" w14:textId="1BC4B567" w:rsidR="00F06187" w:rsidRPr="00CF3468" w:rsidRDefault="00F06187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63A9E64" w14:textId="5A6B7A0F" w:rsidR="00F06187" w:rsidRPr="00CF3468" w:rsidRDefault="00F06187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05EF37" w14:textId="77777777" w:rsidR="00EB4A24" w:rsidRPr="00F7057B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71DB5DCF" w14:textId="039C2854" w:rsidR="00F06187" w:rsidRPr="00CF3468" w:rsidDel="00A3792A" w:rsidRDefault="00EB4A24" w:rsidP="00EB4A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  <w:r w:rsidRPr="00F7057B" w:rsidDel="00EB4A24">
              <w:rPr>
                <w:lang w:val="en-US"/>
              </w:rPr>
              <w:t xml:space="preserve"> </w:t>
            </w:r>
          </w:p>
        </w:tc>
      </w:tr>
      <w:tr w:rsidR="00F06187" w:rsidRPr="00F7057B" w14:paraId="023CB280" w14:textId="77777777" w:rsidTr="003C603D">
        <w:trPr>
          <w:trHeight w:val="219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FE1EF50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18C3CD46" w:rsidR="00F06187" w:rsidRPr="00CF3468" w:rsidRDefault="49D052F8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Conclude all open issues</w:t>
            </w:r>
            <w:r w:rsidR="00F06187" w:rsidRPr="054EE60D">
              <w:rPr>
                <w:lang w:val="en-US"/>
              </w:rPr>
              <w:t>.</w:t>
            </w:r>
          </w:p>
        </w:tc>
      </w:tr>
      <w:tr w:rsidR="00F06187" w:rsidRPr="00F7057B" w:rsidDel="00A3792A" w14:paraId="7B71DA6B" w14:textId="77777777" w:rsidTr="003C603D">
        <w:trPr>
          <w:trHeight w:val="224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6D987BCA" w14:textId="77777777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5708A2E2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B4E7046" w14:textId="4E1492D0" w:rsidR="615D3E84" w:rsidRDefault="615D3E84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Discuss RRM core requirements</w:t>
            </w:r>
            <w:r w:rsidR="469CD0D0" w:rsidRPr="262AFCC8">
              <w:rPr>
                <w:lang w:val="en-US"/>
              </w:rPr>
              <w:t>.</w:t>
            </w:r>
          </w:p>
          <w:p w14:paraId="79A2F3DA" w14:textId="3BAB66C6" w:rsidR="00F06187" w:rsidRPr="00CF3468" w:rsidDel="00A3792A" w:rsidRDefault="00F06187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perf and demodulation requirements.</w:t>
            </w:r>
          </w:p>
        </w:tc>
      </w:tr>
      <w:tr w:rsidR="001479BC" w:rsidRPr="00F7057B" w:rsidDel="00A3792A" w14:paraId="510972F8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39129F8A" w14:textId="77777777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4E20BC4B" w14:textId="16E073AE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</w:t>
            </w:r>
          </w:p>
          <w:p w14:paraId="3BC2964E" w14:textId="6D4E974B" w:rsidR="00AE2B98" w:rsidRDefault="00AE2B98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</w:t>
            </w:r>
          </w:p>
          <w:p w14:paraId="599AE638" w14:textId="2AA6B718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897EA2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67ED301" w14:textId="7B1275A8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A718CFA" w14:textId="73D3B2C1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3A34D4" w14:textId="77859F0F" w:rsidR="00F06187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</w:p>
        </w:tc>
      </w:tr>
      <w:tr w:rsidR="00F06187" w:rsidRPr="00F7057B" w:rsidDel="00A3792A" w14:paraId="3DF246B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7E80F4" w14:textId="5C084340" w:rsidR="00F06187" w:rsidRPr="00CF3468" w:rsidRDefault="00F06187" w:rsidP="001479B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F25CC6F" w14:textId="5C615445" w:rsidR="00F06187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8209637" w14:textId="1B7D9139" w:rsidR="00F06187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52F984A" w14:textId="2FFAC945" w:rsidR="00F06187" w:rsidRPr="00CF3468" w:rsidRDefault="2922C591" w:rsidP="054EE6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54EE60D">
              <w:rPr>
                <w:lang w:val="en-US"/>
              </w:rPr>
              <w:t>Finalize all stage-2 and/or stage-3 CRs for submission to RAN plenary.</w:t>
            </w:r>
          </w:p>
        </w:tc>
      </w:tr>
      <w:tr w:rsidR="00F06187" w:rsidRPr="00F7057B" w:rsidDel="00A3792A" w14:paraId="798C6C55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375E5C79" w14:textId="3879FD2E" w:rsidR="00F06187" w:rsidRPr="00CF3468" w:rsidRDefault="00F06187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282256F1" w:rsidR="00F06187" w:rsidRPr="00CF3468" w:rsidRDefault="00F06187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RAN4: </w:t>
            </w:r>
            <w:r w:rsidR="000B5A9A">
              <w:rPr>
                <w:lang w:val="en-US"/>
              </w:rPr>
              <w:t>0.5</w:t>
            </w:r>
            <w:r w:rsidRPr="00CF3468">
              <w:rPr>
                <w:lang w:val="en-US"/>
              </w:rPr>
              <w:t xml:space="preserve">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F06187" w:rsidRPr="00CF3468" w:rsidRDefault="00F0618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63BC5526" w14:textId="0180EEDE" w:rsidR="2F583E3A" w:rsidRDefault="2F583E3A" w:rsidP="262AFCC8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262AFCC8">
              <w:rPr>
                <w:lang w:val="en-US"/>
              </w:rPr>
              <w:t>Finalize RRM core requirements.</w:t>
            </w:r>
          </w:p>
          <w:p w14:paraId="2FE83029" w14:textId="58CAE431" w:rsidR="00F06187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59F15BA5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3D3CCD8C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Apr. 2022</w:t>
            </w:r>
          </w:p>
          <w:p w14:paraId="60A65A49" w14:textId="3E274001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RAN2#117bis</w:t>
            </w:r>
          </w:p>
          <w:p w14:paraId="68E287F8" w14:textId="35627809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RAN3#115bis</w:t>
            </w:r>
          </w:p>
          <w:p w14:paraId="1B25B150" w14:textId="7AA108C9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466B677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2bis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100FFC31" w14:textId="5C7874FE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504AAB22" w14:textId="03037CE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B940E31" w14:textId="1E597F22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>all ASN.1 issues</w:t>
            </w:r>
          </w:p>
        </w:tc>
      </w:tr>
      <w:tr w:rsidR="000B5A9A" w:rsidRPr="00F7057B" w:rsidDel="00A3792A" w14:paraId="683A2A2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0E8C8E44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13A845F" w14:textId="0EDAF0D2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7CF4F6CB" w14:textId="00556E0D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CACB21F" w14:textId="583A85D6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Pr="00F7057B">
              <w:rPr>
                <w:lang w:val="en-US"/>
              </w:rPr>
              <w:t>all ASN.1 issues</w:t>
            </w:r>
          </w:p>
        </w:tc>
      </w:tr>
      <w:tr w:rsidR="000B5A9A" w:rsidRPr="00F7057B" w:rsidDel="00A3792A" w14:paraId="728F0506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0A6C2C5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88AADF2" w14:textId="5F1CAE5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B400777" w14:textId="0034434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6B1EF2" w14:textId="14026CA3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1479BC" w:rsidRPr="00F7057B" w:rsidDel="00A3792A" w14:paraId="031CD7A7" w14:textId="77777777" w:rsidTr="262AFCC8">
        <w:trPr>
          <w:trHeight w:val="222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0CECE" w:themeFill="background2" w:themeFillShade="E6"/>
            <w:noWrap/>
          </w:tcPr>
          <w:p w14:paraId="0E3CBBEB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  <w:p w14:paraId="4B01E755" w14:textId="4434E647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RAN2#118</w:t>
            </w:r>
          </w:p>
          <w:p w14:paraId="2314943A" w14:textId="2455BA3E" w:rsidR="00AE2B9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RAN3#116</w:t>
            </w:r>
          </w:p>
          <w:p w14:paraId="2209A792" w14:textId="686BA051" w:rsidR="00AE2B98" w:rsidRPr="00CF3468" w:rsidRDefault="00AE2B98" w:rsidP="00AE2B98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3176C7E3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676E5C83" w14:textId="203847E8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RAN2:1TU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0FDFEA94" w14:textId="700601F6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C36F334" w14:textId="0A30F073" w:rsidR="000B5A9A" w:rsidRPr="00CF3468" w:rsidRDefault="00EB4A24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34BCE5E2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15F29573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65C10A1" w14:textId="03F23B1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4F6BEA3" w14:textId="7ED1A649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68FC5E5C" w14:textId="6E9D615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0B5A9A" w:rsidRPr="00F7057B" w:rsidDel="00A3792A" w14:paraId="0AE88000" w14:textId="77777777" w:rsidTr="003C603D">
        <w:trPr>
          <w:trHeight w:val="222"/>
        </w:trPr>
        <w:tc>
          <w:tcPr>
            <w:tcW w:w="1838" w:type="dxa"/>
            <w:vMerge/>
            <w:tcBorders>
              <w:left w:val="single" w:sz="12" w:space="0" w:color="auto"/>
            </w:tcBorders>
            <w:noWrap/>
          </w:tcPr>
          <w:p w14:paraId="2B11524B" w14:textId="77777777" w:rsidR="000B5A9A" w:rsidRPr="00CF3468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28EDACA" w14:textId="4CD78217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D6C6587" w14:textId="03AA6863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27FC655" w14:textId="3921677C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Discuss</w:t>
            </w:r>
            <w:r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0B5A9A" w:rsidRPr="00F7057B" w:rsidDel="00A3792A" w14:paraId="04ECBAFE" w14:textId="77777777" w:rsidTr="054EE60D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A2134F2" w14:textId="77777777" w:rsidR="000B5A9A" w:rsidRDefault="000B5A9A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Aug. 2022</w:t>
            </w:r>
          </w:p>
          <w:p w14:paraId="07C78E9B" w14:textId="4BE542EB" w:rsidR="00AE2B98" w:rsidRPr="00CF3468" w:rsidRDefault="00AE2B98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Pr="262AFCC8">
              <w:rPr>
                <w:lang w:val="en-US"/>
              </w:rPr>
              <w:t>1</w:t>
            </w:r>
            <w:r w:rsidR="441EA076" w:rsidRPr="262AFCC8">
              <w:rPr>
                <w:lang w:val="en-US"/>
              </w:rPr>
              <w:t>0</w:t>
            </w:r>
            <w:r w:rsidRPr="262AFCC8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B68570" w14:textId="5E71456B" w:rsidR="000B5A9A" w:rsidRPr="00CF3468" w:rsidRDefault="000B5A9A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>
              <w:rPr>
                <w:lang w:val="en-US"/>
              </w:rPr>
              <w:t>RAN4: 0.5TU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E29C4D9" w14:textId="3B73447B" w:rsidR="000B5A9A" w:rsidRPr="00CF3468" w:rsidRDefault="000B5A9A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1371844A" w14:textId="174A2135" w:rsidR="000B5A9A" w:rsidRPr="00CF3468" w:rsidRDefault="00612ECC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5490B331" w14:textId="77777777" w:rsidR="00231AAF" w:rsidRDefault="00231AAF" w:rsidP="00310DAB">
      <w:pPr>
        <w:rPr>
          <w:lang w:val="en-US"/>
        </w:rPr>
      </w:pPr>
    </w:p>
    <w:p w14:paraId="69342C3C" w14:textId="75C51254" w:rsidR="000B5A9A" w:rsidRPr="00F7057B" w:rsidRDefault="000B5A9A" w:rsidP="00310DAB">
      <w:pPr>
        <w:rPr>
          <w:lang w:val="en-US"/>
        </w:rPr>
        <w:sectPr w:rsidR="000B5A9A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72645C67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313F86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636902" w:rsidRPr="00A362E9" w:rsidDel="00636902">
        <w:rPr>
          <w:i/>
        </w:rPr>
        <w:t xml:space="preserve"> </w:t>
      </w:r>
      <w:r w:rsidR="00A362E9">
        <w:t xml:space="preserve">, </w:t>
      </w:r>
      <w:r w:rsidR="00A362E9" w:rsidRPr="00A362E9">
        <w:t>Nokia, Nokia Shanghai Bell</w:t>
      </w:r>
      <w:r w:rsidR="002A5FAA">
        <w:t xml:space="preserve">, </w:t>
      </w:r>
      <w:r w:rsidR="00313F86" w:rsidRPr="00313F86">
        <w:t>3GPP TSG RAN Meeting #88e</w:t>
      </w:r>
      <w:r w:rsidR="00313F86">
        <w:t>, June/July 2020.</w:t>
      </w:r>
    </w:p>
    <w:p w14:paraId="187758FD" w14:textId="4A649598" w:rsidR="008339DC" w:rsidRPr="00D91FE9" w:rsidRDefault="008339DC" w:rsidP="00841E17">
      <w:pPr>
        <w:rPr>
          <w:bCs/>
        </w:rPr>
      </w:pPr>
      <w:r>
        <w:t xml:space="preserve">[2] </w:t>
      </w:r>
      <w:r w:rsidRPr="00A362E9">
        <w:t>RP-</w:t>
      </w:r>
      <w:r>
        <w:t>20</w:t>
      </w:r>
      <w:r w:rsidR="00AE2B98">
        <w:t>2177</w:t>
      </w:r>
      <w:r>
        <w:t xml:space="preserve">, </w:t>
      </w:r>
      <w:r w:rsidR="00313F86" w:rsidRPr="009D4D45">
        <w:rPr>
          <w:rFonts w:eastAsia="Batang"/>
          <w:bCs/>
          <w:i/>
          <w:iCs/>
          <w:lang w:eastAsia="zh-CN"/>
        </w:rPr>
        <w:t>Release</w:t>
      </w:r>
      <w:r w:rsidR="00313F86">
        <w:rPr>
          <w:rFonts w:ascii="Arial" w:hAnsi="Arial" w:cs="Arial"/>
          <w:b/>
        </w:rPr>
        <w:t xml:space="preserve"> </w:t>
      </w:r>
      <w:r w:rsidR="00313F86" w:rsidRPr="009D4D45">
        <w:rPr>
          <w:bCs/>
          <w:i/>
          <w:iCs/>
        </w:rPr>
        <w:t>17 Timeline</w:t>
      </w:r>
      <w:r w:rsidR="00313F86">
        <w:rPr>
          <w:bCs/>
          <w:i/>
          <w:iCs/>
        </w:rPr>
        <w:t xml:space="preserve">, </w:t>
      </w:r>
      <w:r w:rsidR="00313F86" w:rsidRPr="009D4D45">
        <w:rPr>
          <w:bCs/>
          <w:i/>
          <w:iCs/>
        </w:rPr>
        <w:t>3GPP RAN Chair, 3GPP CT Chair, 3GPP SA Chair</w:t>
      </w:r>
      <w:r w:rsidR="00313F86">
        <w:rPr>
          <w:bCs/>
          <w:i/>
          <w:iCs/>
        </w:rPr>
        <w:t xml:space="preserve">, </w:t>
      </w:r>
      <w:r w:rsidR="00912A95" w:rsidRPr="009D4D45">
        <w:rPr>
          <w:bCs/>
        </w:rPr>
        <w:t>TSG RAN Meeting #90e</w:t>
      </w:r>
      <w:r w:rsidR="00912A95">
        <w:rPr>
          <w:bCs/>
        </w:rPr>
        <w:t>, Dec. 2020.</w:t>
      </w:r>
    </w:p>
    <w:p w14:paraId="7F0F6E40" w14:textId="3F546F2D" w:rsidR="00AE2B98" w:rsidRPr="00D91FE9" w:rsidRDefault="00461D6D" w:rsidP="00841E17">
      <w:pPr>
        <w:rPr>
          <w:bCs/>
        </w:rPr>
      </w:pPr>
      <w:r>
        <w:t>[3] R</w:t>
      </w:r>
      <w:r w:rsidR="00AE2B98">
        <w:t>P</w:t>
      </w:r>
      <w:r>
        <w:t>-20</w:t>
      </w:r>
      <w:r w:rsidR="00AE2B98">
        <w:t>2868</w:t>
      </w:r>
      <w:r>
        <w:t>,</w:t>
      </w:r>
      <w:r w:rsidR="00912A95">
        <w:t xml:space="preserve"> </w:t>
      </w:r>
      <w:r w:rsidR="00912A95" w:rsidRPr="009D4D45">
        <w:rPr>
          <w:i/>
          <w:iCs/>
        </w:rPr>
        <w:t>Release 17 planning</w:t>
      </w:r>
      <w:r w:rsidR="00912A95">
        <w:rPr>
          <w:i/>
          <w:iCs/>
        </w:rPr>
        <w:t xml:space="preserve">, </w:t>
      </w:r>
      <w:r w:rsidR="00912A95" w:rsidRPr="00912A95">
        <w:rPr>
          <w:i/>
          <w:iCs/>
        </w:rPr>
        <w:t>TSG RAN Chairman, RAN1 Chairman, RAN2 Chairman, RAN3 Chairman</w:t>
      </w:r>
      <w:r w:rsidR="00912A95">
        <w:rPr>
          <w:i/>
          <w:iCs/>
        </w:rPr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2198070D" w14:textId="1FBE07E8" w:rsidR="00461D6D" w:rsidRPr="00461D6D" w:rsidRDefault="00AE2B98" w:rsidP="00841E17">
      <w:r>
        <w:t>[4] RP-202856,</w:t>
      </w:r>
      <w:r w:rsidR="00461D6D">
        <w:t xml:space="preserve"> </w:t>
      </w:r>
      <w:r w:rsidR="00912A95" w:rsidRPr="009D4D45">
        <w:rPr>
          <w:i/>
          <w:iCs/>
        </w:rPr>
        <w:t>RAN4 TU Management for Release 17, RAN4 Chairman</w:t>
      </w:r>
      <w:r w:rsidR="00912A95">
        <w:t xml:space="preserve">, </w:t>
      </w:r>
      <w:r w:rsidR="00912A95" w:rsidRPr="00D66F34">
        <w:rPr>
          <w:bCs/>
        </w:rPr>
        <w:t>TSG RAN Meeting #90e</w:t>
      </w:r>
      <w:r w:rsidR="00912A95">
        <w:rPr>
          <w:bCs/>
        </w:rPr>
        <w:t>, Dec.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1A459" w14:textId="77777777" w:rsidR="00D6104A" w:rsidRDefault="00D6104A">
      <w:r>
        <w:separator/>
      </w:r>
    </w:p>
  </w:endnote>
  <w:endnote w:type="continuationSeparator" w:id="0">
    <w:p w14:paraId="48FA0220" w14:textId="77777777" w:rsidR="00D6104A" w:rsidRDefault="00D6104A">
      <w:r>
        <w:continuationSeparator/>
      </w:r>
    </w:p>
  </w:endnote>
  <w:endnote w:type="continuationNotice" w:id="1">
    <w:p w14:paraId="6E691747" w14:textId="77777777" w:rsidR="00D6104A" w:rsidRDefault="00D61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A7D" w:rsidRDefault="00D3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A7D" w:rsidRDefault="00D36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A7D" w:rsidRDefault="00D36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D4867" w14:textId="77777777" w:rsidR="00D6104A" w:rsidRDefault="00D6104A">
      <w:r>
        <w:separator/>
      </w:r>
    </w:p>
  </w:footnote>
  <w:footnote w:type="continuationSeparator" w:id="0">
    <w:p w14:paraId="2717C9E4" w14:textId="77777777" w:rsidR="00D6104A" w:rsidRDefault="00D6104A">
      <w:r>
        <w:continuationSeparator/>
      </w:r>
    </w:p>
  </w:footnote>
  <w:footnote w:type="continuationNotice" w:id="1">
    <w:p w14:paraId="2DEA7689" w14:textId="77777777" w:rsidR="00D6104A" w:rsidRDefault="00D610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A7D" w:rsidRDefault="00D3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A7D" w:rsidRDefault="00D3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A7D" w:rsidRDefault="00D36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hybridMultilevel"/>
    <w:tmpl w:val="0FD810E0"/>
    <w:lvl w:ilvl="0" w:tplc="44CA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FBEFC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A9CBB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9387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BBC9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D6CD3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D528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87C0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D38E6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657C3"/>
    <w:multiLevelType w:val="hybridMultilevel"/>
    <w:tmpl w:val="DEB0A91A"/>
    <w:lvl w:ilvl="0" w:tplc="682E431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6147E"/>
    <w:rsid w:val="00063138"/>
    <w:rsid w:val="0007226E"/>
    <w:rsid w:val="00073C9C"/>
    <w:rsid w:val="00075550"/>
    <w:rsid w:val="000763A7"/>
    <w:rsid w:val="00080512"/>
    <w:rsid w:val="00080784"/>
    <w:rsid w:val="00090468"/>
    <w:rsid w:val="0009730E"/>
    <w:rsid w:val="000A04C5"/>
    <w:rsid w:val="000A7B0D"/>
    <w:rsid w:val="000B5A9A"/>
    <w:rsid w:val="000B7BCF"/>
    <w:rsid w:val="000C0409"/>
    <w:rsid w:val="000C24EB"/>
    <w:rsid w:val="000C302D"/>
    <w:rsid w:val="000C4B56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06D5"/>
    <w:rsid w:val="00112F1A"/>
    <w:rsid w:val="001178D7"/>
    <w:rsid w:val="00120410"/>
    <w:rsid w:val="00127D82"/>
    <w:rsid w:val="001343E0"/>
    <w:rsid w:val="00145075"/>
    <w:rsid w:val="001479BC"/>
    <w:rsid w:val="00154380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04C5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46FF"/>
    <w:rsid w:val="0022606D"/>
    <w:rsid w:val="00231728"/>
    <w:rsid w:val="00231AAF"/>
    <w:rsid w:val="00233008"/>
    <w:rsid w:val="002348AC"/>
    <w:rsid w:val="00236416"/>
    <w:rsid w:val="00237BBB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C550E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3F86"/>
    <w:rsid w:val="00316DD3"/>
    <w:rsid w:val="003172DC"/>
    <w:rsid w:val="003173C3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C603D"/>
    <w:rsid w:val="003D25E4"/>
    <w:rsid w:val="003D2783"/>
    <w:rsid w:val="003D32A1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1D6D"/>
    <w:rsid w:val="00465587"/>
    <w:rsid w:val="004701E0"/>
    <w:rsid w:val="0047398E"/>
    <w:rsid w:val="00477455"/>
    <w:rsid w:val="00483F96"/>
    <w:rsid w:val="004840AE"/>
    <w:rsid w:val="004900F2"/>
    <w:rsid w:val="004903FC"/>
    <w:rsid w:val="00493500"/>
    <w:rsid w:val="004A1F7B"/>
    <w:rsid w:val="004A6009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37397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30E8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2ECC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810B4"/>
    <w:rsid w:val="00690629"/>
    <w:rsid w:val="00691D2A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74CFE"/>
    <w:rsid w:val="00781F0F"/>
    <w:rsid w:val="00784DAC"/>
    <w:rsid w:val="0078727C"/>
    <w:rsid w:val="0079049D"/>
    <w:rsid w:val="00792DBD"/>
    <w:rsid w:val="00793DC5"/>
    <w:rsid w:val="00793F48"/>
    <w:rsid w:val="00796535"/>
    <w:rsid w:val="007A00CC"/>
    <w:rsid w:val="007B18D8"/>
    <w:rsid w:val="007B1E99"/>
    <w:rsid w:val="007B2583"/>
    <w:rsid w:val="007C028A"/>
    <w:rsid w:val="007C095F"/>
    <w:rsid w:val="007C1B60"/>
    <w:rsid w:val="007C23C9"/>
    <w:rsid w:val="007C2DD0"/>
    <w:rsid w:val="007C45D2"/>
    <w:rsid w:val="007C6A95"/>
    <w:rsid w:val="007D6A59"/>
    <w:rsid w:val="007E14CB"/>
    <w:rsid w:val="007F1D97"/>
    <w:rsid w:val="007F200B"/>
    <w:rsid w:val="007F2FB3"/>
    <w:rsid w:val="007F3A64"/>
    <w:rsid w:val="00800894"/>
    <w:rsid w:val="008028A4"/>
    <w:rsid w:val="00810159"/>
    <w:rsid w:val="00813245"/>
    <w:rsid w:val="00817F06"/>
    <w:rsid w:val="00821AF7"/>
    <w:rsid w:val="00823716"/>
    <w:rsid w:val="008339DC"/>
    <w:rsid w:val="00837F35"/>
    <w:rsid w:val="00841E17"/>
    <w:rsid w:val="00852E22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96060"/>
    <w:rsid w:val="008A152E"/>
    <w:rsid w:val="008A1A64"/>
    <w:rsid w:val="008A23B4"/>
    <w:rsid w:val="008B179B"/>
    <w:rsid w:val="008B52B9"/>
    <w:rsid w:val="008B5306"/>
    <w:rsid w:val="008D16B9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8F61BC"/>
    <w:rsid w:val="0090271F"/>
    <w:rsid w:val="00902DB9"/>
    <w:rsid w:val="0090466A"/>
    <w:rsid w:val="00904C0D"/>
    <w:rsid w:val="00912A95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6445F"/>
    <w:rsid w:val="00970DB3"/>
    <w:rsid w:val="00974BB0"/>
    <w:rsid w:val="00976AEF"/>
    <w:rsid w:val="009852C1"/>
    <w:rsid w:val="009930AB"/>
    <w:rsid w:val="009A0AF3"/>
    <w:rsid w:val="009A3C79"/>
    <w:rsid w:val="009B07CD"/>
    <w:rsid w:val="009B2358"/>
    <w:rsid w:val="009C19E9"/>
    <w:rsid w:val="009C4D36"/>
    <w:rsid w:val="009D28A4"/>
    <w:rsid w:val="009D4D45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0B26"/>
    <w:rsid w:val="00A3486F"/>
    <w:rsid w:val="00A362E9"/>
    <w:rsid w:val="00A36C59"/>
    <w:rsid w:val="00A3792A"/>
    <w:rsid w:val="00A45C5C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848CD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2B98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51FB3"/>
    <w:rsid w:val="00B56FF6"/>
    <w:rsid w:val="00B6616A"/>
    <w:rsid w:val="00B666B1"/>
    <w:rsid w:val="00B67A8B"/>
    <w:rsid w:val="00B70427"/>
    <w:rsid w:val="00B733FC"/>
    <w:rsid w:val="00B84DB2"/>
    <w:rsid w:val="00B86DD7"/>
    <w:rsid w:val="00BA088E"/>
    <w:rsid w:val="00BA2DC2"/>
    <w:rsid w:val="00BA4299"/>
    <w:rsid w:val="00BA52A7"/>
    <w:rsid w:val="00BA7B3E"/>
    <w:rsid w:val="00BB530B"/>
    <w:rsid w:val="00BC3263"/>
    <w:rsid w:val="00BC3555"/>
    <w:rsid w:val="00BE177D"/>
    <w:rsid w:val="00BE6884"/>
    <w:rsid w:val="00BE7C46"/>
    <w:rsid w:val="00BF0AB9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928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6A7D"/>
    <w:rsid w:val="00D3792D"/>
    <w:rsid w:val="00D414D0"/>
    <w:rsid w:val="00D513EB"/>
    <w:rsid w:val="00D55E47"/>
    <w:rsid w:val="00D57DB0"/>
    <w:rsid w:val="00D6104A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1FE9"/>
    <w:rsid w:val="00D92EA8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DF3785"/>
    <w:rsid w:val="00E2419F"/>
    <w:rsid w:val="00E26B02"/>
    <w:rsid w:val="00E3298C"/>
    <w:rsid w:val="00E40AD6"/>
    <w:rsid w:val="00E46C08"/>
    <w:rsid w:val="00E471CF"/>
    <w:rsid w:val="00E62835"/>
    <w:rsid w:val="00E70F17"/>
    <w:rsid w:val="00E71850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B4A24"/>
    <w:rsid w:val="00EC4A25"/>
    <w:rsid w:val="00EC7CC2"/>
    <w:rsid w:val="00ED1E5C"/>
    <w:rsid w:val="00ED511C"/>
    <w:rsid w:val="00EE73B9"/>
    <w:rsid w:val="00EF3858"/>
    <w:rsid w:val="00EF42AE"/>
    <w:rsid w:val="00EF48B8"/>
    <w:rsid w:val="00EF72B2"/>
    <w:rsid w:val="00F025A2"/>
    <w:rsid w:val="00F0402D"/>
    <w:rsid w:val="00F06187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528F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4EC"/>
    <w:rsid w:val="00FB36FA"/>
    <w:rsid w:val="00FB6F19"/>
    <w:rsid w:val="00FC1192"/>
    <w:rsid w:val="00FC4FEE"/>
    <w:rsid w:val="00FD2278"/>
    <w:rsid w:val="00FD4050"/>
    <w:rsid w:val="00FD6A72"/>
    <w:rsid w:val="00FE251B"/>
    <w:rsid w:val="00FE39EA"/>
    <w:rsid w:val="00FE4558"/>
    <w:rsid w:val="00FF2FCB"/>
    <w:rsid w:val="00FF75AD"/>
    <w:rsid w:val="0124D32E"/>
    <w:rsid w:val="02947056"/>
    <w:rsid w:val="02FA6C34"/>
    <w:rsid w:val="0351779D"/>
    <w:rsid w:val="03F40A45"/>
    <w:rsid w:val="04C4D763"/>
    <w:rsid w:val="0518D293"/>
    <w:rsid w:val="054EE60D"/>
    <w:rsid w:val="0614A32A"/>
    <w:rsid w:val="0B0F60E6"/>
    <w:rsid w:val="0B6F7BF7"/>
    <w:rsid w:val="0E6DCE56"/>
    <w:rsid w:val="0EFA7B98"/>
    <w:rsid w:val="10077F09"/>
    <w:rsid w:val="12D10CDA"/>
    <w:rsid w:val="13EB886F"/>
    <w:rsid w:val="159A5819"/>
    <w:rsid w:val="15DA2B23"/>
    <w:rsid w:val="19F2294E"/>
    <w:rsid w:val="1A0355B3"/>
    <w:rsid w:val="1BDC0CA5"/>
    <w:rsid w:val="1EA1B8A0"/>
    <w:rsid w:val="1FCD5E56"/>
    <w:rsid w:val="229A1FFF"/>
    <w:rsid w:val="254B5DEB"/>
    <w:rsid w:val="25DA964D"/>
    <w:rsid w:val="262AFCC8"/>
    <w:rsid w:val="26330530"/>
    <w:rsid w:val="26ACE7D6"/>
    <w:rsid w:val="27B522FB"/>
    <w:rsid w:val="2922C591"/>
    <w:rsid w:val="299AB477"/>
    <w:rsid w:val="2A1F225F"/>
    <w:rsid w:val="2C60C44C"/>
    <w:rsid w:val="2E4F9F45"/>
    <w:rsid w:val="2F583E3A"/>
    <w:rsid w:val="3176C7E3"/>
    <w:rsid w:val="327AD0B1"/>
    <w:rsid w:val="3365872D"/>
    <w:rsid w:val="341A6634"/>
    <w:rsid w:val="3466B677"/>
    <w:rsid w:val="3473FAE6"/>
    <w:rsid w:val="353D6202"/>
    <w:rsid w:val="361E4174"/>
    <w:rsid w:val="38730312"/>
    <w:rsid w:val="39B200F9"/>
    <w:rsid w:val="3CC56C20"/>
    <w:rsid w:val="3D44D6CD"/>
    <w:rsid w:val="3D932C52"/>
    <w:rsid w:val="3DAE6DB0"/>
    <w:rsid w:val="41CFA1E7"/>
    <w:rsid w:val="4299F529"/>
    <w:rsid w:val="42F3C38C"/>
    <w:rsid w:val="439FBA30"/>
    <w:rsid w:val="441EA076"/>
    <w:rsid w:val="44897EA2"/>
    <w:rsid w:val="465058C0"/>
    <w:rsid w:val="469CD0D0"/>
    <w:rsid w:val="47478E5C"/>
    <w:rsid w:val="49D052F8"/>
    <w:rsid w:val="4B330B40"/>
    <w:rsid w:val="4F0DF96C"/>
    <w:rsid w:val="4F66C580"/>
    <w:rsid w:val="4F67B5B3"/>
    <w:rsid w:val="510AD2FA"/>
    <w:rsid w:val="5148E6D3"/>
    <w:rsid w:val="5410CA35"/>
    <w:rsid w:val="5429F292"/>
    <w:rsid w:val="54A4D6B1"/>
    <w:rsid w:val="55022053"/>
    <w:rsid w:val="55C5C2F3"/>
    <w:rsid w:val="57225FFF"/>
    <w:rsid w:val="574C25D3"/>
    <w:rsid w:val="59F126A8"/>
    <w:rsid w:val="5E737581"/>
    <w:rsid w:val="615D3E84"/>
    <w:rsid w:val="61EC4312"/>
    <w:rsid w:val="625AF406"/>
    <w:rsid w:val="6343531E"/>
    <w:rsid w:val="64C9CD4F"/>
    <w:rsid w:val="651B3D76"/>
    <w:rsid w:val="65324203"/>
    <w:rsid w:val="65CAABE6"/>
    <w:rsid w:val="665EB862"/>
    <w:rsid w:val="66CD7F98"/>
    <w:rsid w:val="6715286A"/>
    <w:rsid w:val="673FA2C6"/>
    <w:rsid w:val="6AECCD69"/>
    <w:rsid w:val="6B89F276"/>
    <w:rsid w:val="6DA80031"/>
    <w:rsid w:val="6F233962"/>
    <w:rsid w:val="6F5B3AE1"/>
    <w:rsid w:val="706E7DBB"/>
    <w:rsid w:val="71992EA1"/>
    <w:rsid w:val="738A1A35"/>
    <w:rsid w:val="739AAC60"/>
    <w:rsid w:val="75E42944"/>
    <w:rsid w:val="75E767D3"/>
    <w:rsid w:val="765E13FB"/>
    <w:rsid w:val="76C6DB05"/>
    <w:rsid w:val="7844F8C8"/>
    <w:rsid w:val="78706304"/>
    <w:rsid w:val="7B85A296"/>
    <w:rsid w:val="7D43D427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EC90D985-8A87-4F99-99D8-4458BD31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5AIRPNAIUNRU-859666464-7936</_dlc_DocId>
    <_dlc_DocIdUrl xmlns="71c5aaf6-e6ce-465b-b873-5148d2a4c105">
      <Url>https://nokia.sharepoint.com/sites/c5g/e2earch/_layouts/15/DocIdRedir.aspx?ID=5AIRPNAIUNRU-859666464-7936</Url>
      <Description>5AIRPNAIUNRU-859666464-7936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F4E3DB-88AF-424E-B8CE-F084FED3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7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 (Rapporteur)</dc:creator>
  <cp:keywords/>
  <dc:description/>
  <cp:lastModifiedBy>Hugl, Klaus (Nokia - AT/Vienna)</cp:lastModifiedBy>
  <cp:revision>4</cp:revision>
  <dcterms:created xsi:type="dcterms:W3CDTF">2021-01-18T12:31:00Z</dcterms:created>
  <dcterms:modified xsi:type="dcterms:W3CDTF">2021-01-18T12:38:00Z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e0ac0aff-f6af-4e34-bee4-ddf016f3a14f</vt:lpwstr>
  </property>
  <property fmtid="{D5CDD505-2E9C-101B-9397-08002B2CF9AE}" pid="4" name="AuthorIds_UIVersion_2560">
    <vt:lpwstr>134</vt:lpwstr>
  </property>
</Properties>
</file>